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C5D050" w14:textId="117A8626" w:rsidR="00A22FC8" w:rsidRDefault="00A22FC8" w:rsidP="00A22FC8">
      <w:pPr>
        <w:pStyle w:val="NoSpacing"/>
        <w:jc w:val="right"/>
      </w:pPr>
      <w:r>
        <w:t>Name: __________________</w:t>
      </w:r>
    </w:p>
    <w:p w14:paraId="24791648" w14:textId="760CD8A2" w:rsidR="00A22FC8" w:rsidRDefault="00A22FC8" w:rsidP="00A22FC8">
      <w:pPr>
        <w:pStyle w:val="NoSpacing"/>
        <w:jc w:val="right"/>
      </w:pPr>
      <w:r>
        <w:t>Period: __________________</w:t>
      </w:r>
    </w:p>
    <w:p w14:paraId="65DFBF47" w14:textId="77EE0E79" w:rsidR="0099427E" w:rsidRDefault="0099427E" w:rsidP="0099427E">
      <w:pPr>
        <w:pStyle w:val="Title"/>
      </w:pPr>
      <w:r>
        <w:t>Surveying Tool ID</w:t>
      </w:r>
    </w:p>
    <w:p w14:paraId="0E4EEB19" w14:textId="28BD9A30" w:rsidR="008D789E" w:rsidRDefault="006C787C" w:rsidP="008D789E">
      <w:r>
        <w:t>Write</w:t>
      </w:r>
      <w:r w:rsidR="008D789E">
        <w:t xml:space="preserve"> the correct name</w:t>
      </w:r>
      <w:r>
        <w:t xml:space="preserve"> next</w:t>
      </w:r>
      <w:r w:rsidR="008D789E">
        <w:t xml:space="preserve"> to the picture.</w:t>
      </w: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368"/>
        <w:gridCol w:w="4104"/>
        <w:gridCol w:w="4104"/>
      </w:tblGrid>
      <w:tr w:rsidR="006C787C" w14:paraId="65237AD6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4150570E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  <w:vAlign w:val="center"/>
          </w:tcPr>
          <w:p w14:paraId="42287AD2" w14:textId="4233CFBB" w:rsidR="006C787C" w:rsidRDefault="006C787C" w:rsidP="006C787C">
            <w:r>
              <w:object w:dxaOrig="7186" w:dyaOrig="5402" w14:anchorId="0DB327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in;height:108pt" o:ole="" o:bordertopcolor="this" o:borderleftcolor="this" o:borderbottomcolor="this" o:borderrightcolor="this">
                  <v:imagedata r:id="rId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25" DrawAspect="Content" r:id="rId8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25FC8FC0" w14:textId="5A873B13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138F0D02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1D2C4587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  <w:vAlign w:val="center"/>
          </w:tcPr>
          <w:p w14:paraId="46740118" w14:textId="0201B8DE" w:rsidR="006C787C" w:rsidRDefault="006C787C" w:rsidP="006C787C">
            <w:r>
              <w:object w:dxaOrig="7186" w:dyaOrig="5402" w14:anchorId="2CF8948A">
                <v:shape id="_x0000_i1096" type="#_x0000_t75" style="width:2in;height:108pt" o:ole="" o:bordertopcolor="this" o:borderleftcolor="this" o:borderbottomcolor="this" o:borderrightcolor="this">
                  <v:imagedata r:id="rId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96" DrawAspect="Content" r:id="rId10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6B5AC045" w14:textId="32883968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282E2FA0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71F2B59A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072DD7C6" w14:textId="0F041B4B" w:rsidR="006C787C" w:rsidRDefault="006C787C" w:rsidP="006C787C">
            <w:r>
              <w:object w:dxaOrig="7186" w:dyaOrig="5402" w14:anchorId="57672F7F">
                <v:shape id="_x0000_i1097" type="#_x0000_t75" style="width:2in;height:108pt" o:ole="" o:bordertopcolor="this" o:borderleftcolor="this" o:borderbottomcolor="this" o:borderrightcolor="this">
                  <v:imagedata r:id="rId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97" DrawAspect="Content" r:id="rId12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04BB801B" w14:textId="2F0F242C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05DC842E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0EE5E039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23D7AF0B" w14:textId="2B97B84E" w:rsidR="006C787C" w:rsidRDefault="006C787C" w:rsidP="006C787C">
            <w:r>
              <w:object w:dxaOrig="7186" w:dyaOrig="5402" w14:anchorId="2C961246">
                <v:shape id="_x0000_i1098" type="#_x0000_t75" style="width:2in;height:108pt" o:ole="" o:bordertopcolor="this" o:borderleftcolor="this" o:borderbottomcolor="this" o:borderrightcolor="this">
                  <v:imagedata r:id="rId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98" DrawAspect="Content" r:id="rId14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246305A6" w14:textId="72EB7A35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2C0F8D97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77C78823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3CBEA618" w14:textId="76865AAE" w:rsidR="006C787C" w:rsidRDefault="006C787C" w:rsidP="006C787C">
            <w:r>
              <w:object w:dxaOrig="7186" w:dyaOrig="5402" w14:anchorId="1447D9EE">
                <v:shape id="_x0000_i1099" type="#_x0000_t75" style="width:2in;height:108pt" o:ole="" o:bordertopcolor="this" o:borderleftcolor="this" o:borderbottomcolor="this" o:borderrightcolor="this">
                  <v:imagedata r:id="rId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99" DrawAspect="Content" r:id="rId16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78F6B876" w14:textId="4EBC355E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752B966B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6BB7A41B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7F1FA03B" w14:textId="1B51B6F4" w:rsidR="006C787C" w:rsidRDefault="006C787C" w:rsidP="006C787C">
            <w:r>
              <w:object w:dxaOrig="7186" w:dyaOrig="5402" w14:anchorId="2380326A">
                <v:shape id="_x0000_i1100" type="#_x0000_t75" style="width:2in;height:108pt" o:ole="" o:bordertopcolor="this" o:borderleftcolor="this" o:borderbottomcolor="this" o:borderrightcolor="this">
                  <v:imagedata r:id="rId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00" DrawAspect="Content" r:id="rId18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73BB57FE" w14:textId="25584991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647258F0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24367D7C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5978C634" w14:textId="28E47E4B" w:rsidR="006C787C" w:rsidRDefault="006C787C" w:rsidP="006C787C">
            <w:r>
              <w:object w:dxaOrig="7186" w:dyaOrig="5402" w14:anchorId="081AD3C5">
                <v:shape id="_x0000_i1101" type="#_x0000_t75" style="width:2in;height:108pt" o:ole="" o:bordertopcolor="this" o:borderleftcolor="this" o:borderbottomcolor="this" o:borderrightcolor="this">
                  <v:imagedata r:id="rId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01" DrawAspect="Content" r:id="rId20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07F1DB2F" w14:textId="470B012A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3E7939E6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11CAD83D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2DD668F7" w14:textId="60CDB9F1" w:rsidR="006C787C" w:rsidRDefault="006C787C" w:rsidP="006C787C">
            <w:r>
              <w:object w:dxaOrig="7186" w:dyaOrig="5402" w14:anchorId="083AD615">
                <v:shape id="_x0000_i1102" type="#_x0000_t75" style="width:2in;height:108pt" o:ole="" o:bordertopcolor="this" o:borderleftcolor="this" o:borderbottomcolor="this" o:borderrightcolor="this">
                  <v:imagedata r:id="rId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02" DrawAspect="Content" r:id="rId22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1585862D" w14:textId="0C3878A9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0B89F360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4BAF0652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1492427F" w14:textId="4F634351" w:rsidR="006C787C" w:rsidRDefault="006C787C" w:rsidP="006C787C">
            <w:r>
              <w:object w:dxaOrig="7186" w:dyaOrig="5402" w14:anchorId="543388DE">
                <v:shape id="_x0000_i1103" type="#_x0000_t75" style="width:2in;height:108pt" o:ole="" o:bordertopcolor="this" o:borderleftcolor="this" o:borderbottomcolor="this" o:borderrightcolor="this">
                  <v:imagedata r:id="rId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03" DrawAspect="Content" r:id="rId24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4A0DB949" w14:textId="6D799B0C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26B531C5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464A52C9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2C56C99B" w14:textId="2E1A626D" w:rsidR="006C787C" w:rsidRDefault="006C787C" w:rsidP="006C787C">
            <w:r>
              <w:object w:dxaOrig="7186" w:dyaOrig="5402" w14:anchorId="5816910D">
                <v:shape id="_x0000_i1104" type="#_x0000_t75" style="width:2in;height:108pt" o:ole="" o:bordertopcolor="this" o:borderleftcolor="this" o:borderbottomcolor="this" o:borderrightcolor="this">
                  <v:imagedata r:id="rId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04" DrawAspect="Content" r:id="rId26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1880F7F5" w14:textId="6D3E0947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7829BA96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10431C26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799B9F83" w14:textId="453ECDEF" w:rsidR="006C787C" w:rsidRDefault="006C787C" w:rsidP="006C787C">
            <w:r>
              <w:object w:dxaOrig="7186" w:dyaOrig="5402" w14:anchorId="74C788D8">
                <v:shape id="_x0000_i1105" type="#_x0000_t75" style="width:2in;height:108pt" o:ole="" o:bordertopcolor="this" o:borderleftcolor="this" o:borderbottomcolor="this" o:borderrightcolor="this">
                  <v:imagedata r:id="rId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05" DrawAspect="Content" r:id="rId28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50B2D888" w14:textId="7FF6D49C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7A735029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73E7FCE2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25DD55A0" w14:textId="156F179A" w:rsidR="006C787C" w:rsidRDefault="006C787C" w:rsidP="006C787C">
            <w:r>
              <w:object w:dxaOrig="7186" w:dyaOrig="5402" w14:anchorId="25D9C09B">
                <v:shape id="_x0000_i1106" type="#_x0000_t75" style="width:2in;height:108pt" o:ole="" o:bordertopcolor="this" o:borderleftcolor="this" o:borderbottomcolor="this" o:borderrightcolor="this">
                  <v:imagedata r:id="rId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06" DrawAspect="Content" r:id="rId30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372AA7C7" w14:textId="3B477390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2BA54C08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34D7310D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3E8198D0" w14:textId="61E93740" w:rsidR="006C787C" w:rsidRDefault="006C787C" w:rsidP="006C787C">
            <w:r>
              <w:object w:dxaOrig="7186" w:dyaOrig="5402" w14:anchorId="2DBEB0C8">
                <v:shape id="_x0000_i1107" type="#_x0000_t75" style="width:2in;height:108pt" o:ole="" o:bordertopcolor="this" o:borderleftcolor="this" o:borderbottomcolor="this" o:borderrightcolor="this">
                  <v:imagedata r:id="rId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07" DrawAspect="Content" r:id="rId32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0CD03C48" w14:textId="3F291DC6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79D92E35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7F629962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04A33393" w14:textId="4AF976F4" w:rsidR="006C787C" w:rsidRDefault="006C787C" w:rsidP="006C787C">
            <w:r>
              <w:object w:dxaOrig="7186" w:dyaOrig="5402" w14:anchorId="0790C486">
                <v:shape id="_x0000_i1108" type="#_x0000_t75" style="width:2in;height:108pt" o:ole="" o:bordertopcolor="this" o:borderleftcolor="this" o:borderbottomcolor="this" o:borderrightcolor="this">
                  <v:imagedata r:id="rId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08" DrawAspect="Content" r:id="rId34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509EDEE1" w14:textId="27681331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4C94B9C3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1BCEAA9B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6273BFD1" w14:textId="5F554D46" w:rsidR="006C787C" w:rsidRDefault="006C787C" w:rsidP="006C787C">
            <w:r>
              <w:object w:dxaOrig="7186" w:dyaOrig="5402" w14:anchorId="57CFF051">
                <v:shape id="_x0000_i1109" type="#_x0000_t75" style="width:2in;height:108pt" o:ole="" o:bordertopcolor="this" o:borderleftcolor="this" o:borderbottomcolor="this" o:borderrightcolor="this">
                  <v:imagedata r:id="rId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09" DrawAspect="Content" r:id="rId36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343ABDEB" w14:textId="5EB5059B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46A70E12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00A73C12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2AB823EE" w14:textId="66826014" w:rsidR="006C787C" w:rsidRDefault="006C787C" w:rsidP="006C787C">
            <w:r>
              <w:object w:dxaOrig="7186" w:dyaOrig="5402" w14:anchorId="5F4330A3">
                <v:shape id="_x0000_i1110" type="#_x0000_t75" style="width:2in;height:108pt" o:ole="" o:bordertopcolor="this" o:borderleftcolor="this" o:borderbottomcolor="this" o:borderrightcolor="this">
                  <v:imagedata r:id="rId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10" DrawAspect="Content" r:id="rId38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75472D70" w14:textId="61A4FE19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07ADA90C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11D3ABD2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0073649F" w14:textId="32ACBD74" w:rsidR="006C787C" w:rsidRDefault="006C787C" w:rsidP="006C787C">
            <w:r>
              <w:object w:dxaOrig="7186" w:dyaOrig="5402" w14:anchorId="2FADB58E">
                <v:shape id="_x0000_i1111" type="#_x0000_t75" style="width:2in;height:108pt" o:ole="" o:bordertopcolor="this" o:borderleftcolor="this" o:borderbottomcolor="this" o:borderrightcolor="this">
                  <v:imagedata r:id="rId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11" DrawAspect="Content" r:id="rId40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65E7C641" w14:textId="11B4E96A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  <w:tr w:rsidR="006C787C" w14:paraId="433B79B3" w14:textId="77777777" w:rsidTr="006C787C">
        <w:tblPrEx>
          <w:tblCellMar>
            <w:top w:w="0" w:type="dxa"/>
            <w:bottom w:w="0" w:type="dxa"/>
          </w:tblCellMar>
        </w:tblPrEx>
        <w:tc>
          <w:tcPr>
            <w:tcW w:w="1368" w:type="dxa"/>
          </w:tcPr>
          <w:p w14:paraId="2C3AF2D9" w14:textId="77777777" w:rsidR="006C787C" w:rsidRDefault="006C787C" w:rsidP="006C787C">
            <w:pPr>
              <w:pStyle w:val="ListParagraph"/>
              <w:numPr>
                <w:ilvl w:val="0"/>
                <w:numId w:val="45"/>
              </w:numPr>
              <w:spacing w:after="160"/>
            </w:pPr>
          </w:p>
        </w:tc>
        <w:tc>
          <w:tcPr>
            <w:tcW w:w="4104" w:type="dxa"/>
          </w:tcPr>
          <w:p w14:paraId="6C833F3A" w14:textId="27ECCAFB" w:rsidR="006C787C" w:rsidRDefault="006C787C" w:rsidP="006C787C">
            <w:r>
              <w:object w:dxaOrig="7186" w:dyaOrig="5402" w14:anchorId="361AE858">
                <v:shape id="_x0000_i1112" type="#_x0000_t75" style="width:2in;height:108pt" o:ole="" o:bordertopcolor="this" o:borderleftcolor="this" o:borderbottomcolor="this" o:borderrightcolor="this">
                  <v:imagedata r:id="rId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112" DrawAspect="Content" r:id="rId42" UpdateMode="Always">
                  <o:LinkType>EnhancedMetaFile</o:LinkType>
                  <o:LockedField>false</o:LockedField>
                  <o:FieldCodes>\* MERGEFORMAT</o:FieldCodes>
                </o:OLEObject>
              </w:object>
            </w:r>
          </w:p>
        </w:tc>
        <w:tc>
          <w:tcPr>
            <w:tcW w:w="4104" w:type="dxa"/>
            <w:vAlign w:val="center"/>
          </w:tcPr>
          <w:p w14:paraId="021D9075" w14:textId="646B434C" w:rsidR="006C787C" w:rsidRDefault="006C787C" w:rsidP="006C787C">
            <w:pPr>
              <w:jc w:val="center"/>
            </w:pPr>
            <w:r>
              <w:t>__________________________________</w:t>
            </w:r>
          </w:p>
        </w:tc>
      </w:tr>
    </w:tbl>
    <w:p w14:paraId="2771193D" w14:textId="77777777" w:rsidR="00066C6D" w:rsidRPr="00066C6D" w:rsidRDefault="00066C6D" w:rsidP="006C787C"/>
    <w:sectPr w:rsidR="00066C6D" w:rsidRPr="00066C6D" w:rsidSect="006C787C">
      <w:headerReference w:type="default" r:id="rId43"/>
      <w:footerReference w:type="default" r:id="rId44"/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7575CC" w14:textId="77777777" w:rsidR="008D648C" w:rsidRDefault="008D648C" w:rsidP="00CD71D0">
      <w:pPr>
        <w:spacing w:after="0" w:line="240" w:lineRule="auto"/>
      </w:pPr>
      <w:r>
        <w:separator/>
      </w:r>
    </w:p>
  </w:endnote>
  <w:endnote w:type="continuationSeparator" w:id="0">
    <w:p w14:paraId="4041979E" w14:textId="77777777" w:rsidR="008D648C" w:rsidRDefault="008D648C" w:rsidP="00CD71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M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F3F52" w14:textId="55C3E773" w:rsidR="00CD71D0" w:rsidRDefault="00CD71D0">
    <w:pPr>
      <w:pStyle w:val="Foo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rPr>
        <w:noProof/>
      </w:rPr>
      <w:tab/>
    </w:r>
    <w:r>
      <w:rPr>
        <w:noProof/>
      </w:rPr>
      <w:tab/>
      <w:t xml:space="preserve">Revised: </w:t>
    </w:r>
    <w:r w:rsidR="003C5B2F">
      <w:rPr>
        <w:noProof/>
      </w:rPr>
      <w:fldChar w:fldCharType="begin"/>
    </w:r>
    <w:r w:rsidR="003C5B2F">
      <w:rPr>
        <w:noProof/>
      </w:rPr>
      <w:instrText xml:space="preserve"> SAVEDATE  \@ "M/d/yyyy"  \* MERGEFORMAT </w:instrText>
    </w:r>
    <w:r w:rsidR="003C5B2F">
      <w:rPr>
        <w:noProof/>
      </w:rPr>
      <w:fldChar w:fldCharType="separate"/>
    </w:r>
    <w:r w:rsidR="008C3833">
      <w:rPr>
        <w:noProof/>
      </w:rPr>
      <w:t>7/31/2022</w:t>
    </w:r>
    <w:r w:rsidR="003C5B2F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979B58" w14:textId="77777777" w:rsidR="008D648C" w:rsidRDefault="008D648C" w:rsidP="00CD71D0">
      <w:pPr>
        <w:spacing w:after="0" w:line="240" w:lineRule="auto"/>
      </w:pPr>
      <w:r>
        <w:separator/>
      </w:r>
    </w:p>
  </w:footnote>
  <w:footnote w:type="continuationSeparator" w:id="0">
    <w:p w14:paraId="313E739A" w14:textId="77777777" w:rsidR="008D648C" w:rsidRDefault="008D648C" w:rsidP="00CD71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3C7A" w14:textId="4844CF28" w:rsidR="00CD71D0" w:rsidRDefault="00CD71D0">
    <w:pPr>
      <w:pStyle w:val="Header"/>
    </w:pPr>
    <w:r>
      <w:t xml:space="preserve">Oregon FFA </w:t>
    </w:r>
    <w:r>
      <w:tab/>
    </w:r>
    <w:r>
      <w:tab/>
      <w:t>Agricultural Mechanics</w:t>
    </w:r>
    <w:r w:rsidR="00B33EAF">
      <w:t xml:space="preserve"> Assessment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BF2FCD"/>
    <w:multiLevelType w:val="hybridMultilevel"/>
    <w:tmpl w:val="1F7C28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1292A"/>
    <w:multiLevelType w:val="hybridMultilevel"/>
    <w:tmpl w:val="AEAA30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3BE7DFE">
      <w:start w:val="1"/>
      <w:numFmt w:val="upperLetter"/>
      <w:lvlText w:val="%2)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836C9C"/>
    <w:multiLevelType w:val="hybridMultilevel"/>
    <w:tmpl w:val="BEA44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5C11A2"/>
    <w:multiLevelType w:val="hybridMultilevel"/>
    <w:tmpl w:val="5ABC77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F246A2"/>
    <w:multiLevelType w:val="hybridMultilevel"/>
    <w:tmpl w:val="DEBC5440"/>
    <w:lvl w:ilvl="0" w:tplc="826498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C7C2D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4ECA2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C27C36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82E8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4289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D009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B855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9CAA7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0C710286"/>
    <w:multiLevelType w:val="hybridMultilevel"/>
    <w:tmpl w:val="1DC8C8F0"/>
    <w:lvl w:ilvl="0" w:tplc="4EB862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908DA2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620B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2A018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1DE33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15433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8896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DC6CD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AE1A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EB6127B"/>
    <w:multiLevelType w:val="hybridMultilevel"/>
    <w:tmpl w:val="5AC6F7B6"/>
    <w:lvl w:ilvl="0" w:tplc="A16895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A8EB8BC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ACBB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A66B2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EABB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E639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EB248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732FF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1861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473416E"/>
    <w:multiLevelType w:val="hybridMultilevel"/>
    <w:tmpl w:val="CCB612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5A0A48"/>
    <w:multiLevelType w:val="hybridMultilevel"/>
    <w:tmpl w:val="4034700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3B50900"/>
    <w:multiLevelType w:val="hybridMultilevel"/>
    <w:tmpl w:val="406CC5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F47706"/>
    <w:multiLevelType w:val="hybridMultilevel"/>
    <w:tmpl w:val="EE527E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C34721"/>
    <w:multiLevelType w:val="hybridMultilevel"/>
    <w:tmpl w:val="EC60CF2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B92382F"/>
    <w:multiLevelType w:val="hybridMultilevel"/>
    <w:tmpl w:val="574A32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754BA5"/>
    <w:multiLevelType w:val="hybridMultilevel"/>
    <w:tmpl w:val="56EC3190"/>
    <w:lvl w:ilvl="0" w:tplc="FFFFFFFF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F">
      <w:start w:val="1"/>
      <w:numFmt w:val="decimal"/>
      <w:lvlText w:val="%2."/>
      <w:lvlJc w:val="left"/>
      <w:pPr>
        <w:ind w:left="720" w:hanging="360"/>
      </w:p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C9759EE"/>
    <w:multiLevelType w:val="hybridMultilevel"/>
    <w:tmpl w:val="864EC3A0"/>
    <w:lvl w:ilvl="0" w:tplc="611005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450563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386416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B03D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E4805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0EC6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80B3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D8421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44FF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2E0C4E8F"/>
    <w:multiLevelType w:val="hybridMultilevel"/>
    <w:tmpl w:val="3042BF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8E12D1"/>
    <w:multiLevelType w:val="hybridMultilevel"/>
    <w:tmpl w:val="132A78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0466E8"/>
    <w:multiLevelType w:val="hybridMultilevel"/>
    <w:tmpl w:val="6030B0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1A6C64"/>
    <w:multiLevelType w:val="hybridMultilevel"/>
    <w:tmpl w:val="EF786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5C3EB6"/>
    <w:multiLevelType w:val="hybridMultilevel"/>
    <w:tmpl w:val="B4A6D9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6D4157E"/>
    <w:multiLevelType w:val="hybridMultilevel"/>
    <w:tmpl w:val="83B678B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3857198F"/>
    <w:multiLevelType w:val="hybridMultilevel"/>
    <w:tmpl w:val="5F329B8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3CEB3C91"/>
    <w:multiLevelType w:val="hybridMultilevel"/>
    <w:tmpl w:val="9774B3D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3E7D119D"/>
    <w:multiLevelType w:val="hybridMultilevel"/>
    <w:tmpl w:val="E66A0B7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C63E73"/>
    <w:multiLevelType w:val="hybridMultilevel"/>
    <w:tmpl w:val="F7F62E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6B15CD"/>
    <w:multiLevelType w:val="hybridMultilevel"/>
    <w:tmpl w:val="ABD825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70D0714"/>
    <w:multiLevelType w:val="hybridMultilevel"/>
    <w:tmpl w:val="728E48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8A1F75"/>
    <w:multiLevelType w:val="hybridMultilevel"/>
    <w:tmpl w:val="50C4F1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C3D009D"/>
    <w:multiLevelType w:val="hybridMultilevel"/>
    <w:tmpl w:val="F87C32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C575C5C"/>
    <w:multiLevelType w:val="hybridMultilevel"/>
    <w:tmpl w:val="046C25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F46064A"/>
    <w:multiLevelType w:val="hybridMultilevel"/>
    <w:tmpl w:val="E2B853AA"/>
    <w:lvl w:ilvl="0" w:tplc="49E06C88">
      <w:numFmt w:val="bullet"/>
      <w:lvlText w:val="•"/>
      <w:lvlJc w:val="left"/>
      <w:pPr>
        <w:ind w:left="720" w:hanging="360"/>
      </w:pPr>
      <w:rPr>
        <w:rFonts w:ascii="SymbolMT" w:eastAsiaTheme="minorHAnsi" w:hAnsi="SymbolMT" w:cs="SymbolM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B40A96"/>
    <w:multiLevelType w:val="hybridMultilevel"/>
    <w:tmpl w:val="07E668E0"/>
    <w:lvl w:ilvl="0" w:tplc="41582C9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CE2D0D"/>
    <w:multiLevelType w:val="hybridMultilevel"/>
    <w:tmpl w:val="ECC4BC62"/>
    <w:lvl w:ilvl="0" w:tplc="A4E8DD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664C23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5487D8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8CA8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BAC35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A86A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C50BC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66E7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CC1D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64474F7D"/>
    <w:multiLevelType w:val="hybridMultilevel"/>
    <w:tmpl w:val="88C0C4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2F13BF"/>
    <w:multiLevelType w:val="hybridMultilevel"/>
    <w:tmpl w:val="789469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D20351C"/>
    <w:multiLevelType w:val="hybridMultilevel"/>
    <w:tmpl w:val="50985DE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220111"/>
    <w:multiLevelType w:val="hybridMultilevel"/>
    <w:tmpl w:val="2BDCEF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8705A0"/>
    <w:multiLevelType w:val="hybridMultilevel"/>
    <w:tmpl w:val="0F44EE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1657EF"/>
    <w:multiLevelType w:val="hybridMultilevel"/>
    <w:tmpl w:val="6374BE24"/>
    <w:lvl w:ilvl="0" w:tplc="0BC02F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0C866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D2675E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DB0A9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D1A16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060C9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A429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422C9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954D6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 w15:restartNumberingAfterBreak="0">
    <w:nsid w:val="74DA2B54"/>
    <w:multiLevelType w:val="hybridMultilevel"/>
    <w:tmpl w:val="0C08D2F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6352355"/>
    <w:multiLevelType w:val="hybridMultilevel"/>
    <w:tmpl w:val="5A10A0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854094F"/>
    <w:multiLevelType w:val="hybridMultilevel"/>
    <w:tmpl w:val="A56A5B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C07815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3" w15:restartNumberingAfterBreak="0">
    <w:nsid w:val="7D5915C0"/>
    <w:multiLevelType w:val="hybridMultilevel"/>
    <w:tmpl w:val="2534B9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D601F9B"/>
    <w:multiLevelType w:val="hybridMultilevel"/>
    <w:tmpl w:val="6374F1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85824284">
    <w:abstractNumId w:val="43"/>
  </w:num>
  <w:num w:numId="2" w16cid:durableId="1613702347">
    <w:abstractNumId w:val="26"/>
  </w:num>
  <w:num w:numId="3" w16cid:durableId="470365540">
    <w:abstractNumId w:val="19"/>
  </w:num>
  <w:num w:numId="4" w16cid:durableId="511797219">
    <w:abstractNumId w:val="17"/>
  </w:num>
  <w:num w:numId="5" w16cid:durableId="1394542609">
    <w:abstractNumId w:val="30"/>
  </w:num>
  <w:num w:numId="6" w16cid:durableId="461264280">
    <w:abstractNumId w:val="33"/>
  </w:num>
  <w:num w:numId="7" w16cid:durableId="544869696">
    <w:abstractNumId w:val="18"/>
  </w:num>
  <w:num w:numId="8" w16cid:durableId="57824170">
    <w:abstractNumId w:val="38"/>
  </w:num>
  <w:num w:numId="9" w16cid:durableId="451360607">
    <w:abstractNumId w:val="14"/>
  </w:num>
  <w:num w:numId="10" w16cid:durableId="1080181044">
    <w:abstractNumId w:val="4"/>
  </w:num>
  <w:num w:numId="11" w16cid:durableId="131872194">
    <w:abstractNumId w:val="20"/>
  </w:num>
  <w:num w:numId="12" w16cid:durableId="368725827">
    <w:abstractNumId w:val="34"/>
  </w:num>
  <w:num w:numId="13" w16cid:durableId="683240692">
    <w:abstractNumId w:val="44"/>
  </w:num>
  <w:num w:numId="14" w16cid:durableId="124935457">
    <w:abstractNumId w:val="29"/>
  </w:num>
  <w:num w:numId="15" w16cid:durableId="722337943">
    <w:abstractNumId w:val="7"/>
  </w:num>
  <w:num w:numId="16" w16cid:durableId="1188835343">
    <w:abstractNumId w:val="6"/>
  </w:num>
  <w:num w:numId="17" w16cid:durableId="1325622902">
    <w:abstractNumId w:val="22"/>
  </w:num>
  <w:num w:numId="18" w16cid:durableId="704254051">
    <w:abstractNumId w:val="8"/>
  </w:num>
  <w:num w:numId="19" w16cid:durableId="1790313571">
    <w:abstractNumId w:val="13"/>
  </w:num>
  <w:num w:numId="20" w16cid:durableId="1367756542">
    <w:abstractNumId w:val="21"/>
  </w:num>
  <w:num w:numId="21" w16cid:durableId="256135158">
    <w:abstractNumId w:val="32"/>
  </w:num>
  <w:num w:numId="22" w16cid:durableId="2002348517">
    <w:abstractNumId w:val="16"/>
  </w:num>
  <w:num w:numId="23" w16cid:durableId="781992489">
    <w:abstractNumId w:val="10"/>
  </w:num>
  <w:num w:numId="24" w16cid:durableId="1908493406">
    <w:abstractNumId w:val="28"/>
  </w:num>
  <w:num w:numId="25" w16cid:durableId="239145081">
    <w:abstractNumId w:val="5"/>
  </w:num>
  <w:num w:numId="26" w16cid:durableId="156919640">
    <w:abstractNumId w:val="0"/>
  </w:num>
  <w:num w:numId="27" w16cid:durableId="1869635942">
    <w:abstractNumId w:val="12"/>
  </w:num>
  <w:num w:numId="28" w16cid:durableId="1556509627">
    <w:abstractNumId w:val="24"/>
  </w:num>
  <w:num w:numId="29" w16cid:durableId="249124763">
    <w:abstractNumId w:val="40"/>
  </w:num>
  <w:num w:numId="30" w16cid:durableId="847670724">
    <w:abstractNumId w:val="25"/>
  </w:num>
  <w:num w:numId="31" w16cid:durableId="767651414">
    <w:abstractNumId w:val="9"/>
  </w:num>
  <w:num w:numId="32" w16cid:durableId="249120913">
    <w:abstractNumId w:val="36"/>
  </w:num>
  <w:num w:numId="33" w16cid:durableId="1149590370">
    <w:abstractNumId w:val="27"/>
  </w:num>
  <w:num w:numId="34" w16cid:durableId="1532760969">
    <w:abstractNumId w:val="39"/>
  </w:num>
  <w:num w:numId="35" w16cid:durableId="676153451">
    <w:abstractNumId w:val="23"/>
  </w:num>
  <w:num w:numId="36" w16cid:durableId="733358312">
    <w:abstractNumId w:val="35"/>
  </w:num>
  <w:num w:numId="37" w16cid:durableId="74711376">
    <w:abstractNumId w:val="15"/>
  </w:num>
  <w:num w:numId="38" w16cid:durableId="6098190">
    <w:abstractNumId w:val="11"/>
  </w:num>
  <w:num w:numId="39" w16cid:durableId="1800099797">
    <w:abstractNumId w:val="42"/>
  </w:num>
  <w:num w:numId="40" w16cid:durableId="891844625">
    <w:abstractNumId w:val="1"/>
  </w:num>
  <w:num w:numId="41" w16cid:durableId="939723523">
    <w:abstractNumId w:val="31"/>
  </w:num>
  <w:num w:numId="42" w16cid:durableId="592668274">
    <w:abstractNumId w:val="3"/>
  </w:num>
  <w:num w:numId="43" w16cid:durableId="2128966313">
    <w:abstractNumId w:val="2"/>
  </w:num>
  <w:num w:numId="44" w16cid:durableId="316350634">
    <w:abstractNumId w:val="41"/>
  </w:num>
  <w:num w:numId="45" w16cid:durableId="70274624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linkStyl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3F44"/>
    <w:rsid w:val="00066C6D"/>
    <w:rsid w:val="00095BE9"/>
    <w:rsid w:val="000E6131"/>
    <w:rsid w:val="00102AFC"/>
    <w:rsid w:val="00110861"/>
    <w:rsid w:val="00130F1F"/>
    <w:rsid w:val="00132629"/>
    <w:rsid w:val="001622D7"/>
    <w:rsid w:val="00183F44"/>
    <w:rsid w:val="001A009B"/>
    <w:rsid w:val="001D03D2"/>
    <w:rsid w:val="00207B0D"/>
    <w:rsid w:val="00213D42"/>
    <w:rsid w:val="00266CF0"/>
    <w:rsid w:val="002673B6"/>
    <w:rsid w:val="002C28D2"/>
    <w:rsid w:val="002C4211"/>
    <w:rsid w:val="002E0F41"/>
    <w:rsid w:val="002F5AAD"/>
    <w:rsid w:val="003A273B"/>
    <w:rsid w:val="003C5B2F"/>
    <w:rsid w:val="003D08B5"/>
    <w:rsid w:val="004337D6"/>
    <w:rsid w:val="00464C0D"/>
    <w:rsid w:val="004A29E8"/>
    <w:rsid w:val="005629A8"/>
    <w:rsid w:val="005940BC"/>
    <w:rsid w:val="005B549F"/>
    <w:rsid w:val="005D16B1"/>
    <w:rsid w:val="005F1F41"/>
    <w:rsid w:val="005F79EB"/>
    <w:rsid w:val="0063305F"/>
    <w:rsid w:val="00654ECF"/>
    <w:rsid w:val="00672761"/>
    <w:rsid w:val="006A6900"/>
    <w:rsid w:val="006B18A7"/>
    <w:rsid w:val="006C787C"/>
    <w:rsid w:val="00726CDC"/>
    <w:rsid w:val="00731912"/>
    <w:rsid w:val="00807F4B"/>
    <w:rsid w:val="008C3833"/>
    <w:rsid w:val="008D648C"/>
    <w:rsid w:val="008D789E"/>
    <w:rsid w:val="00977AF9"/>
    <w:rsid w:val="0099427E"/>
    <w:rsid w:val="009A6739"/>
    <w:rsid w:val="00A1215C"/>
    <w:rsid w:val="00A22FC8"/>
    <w:rsid w:val="00A41A43"/>
    <w:rsid w:val="00A55D03"/>
    <w:rsid w:val="00A6043C"/>
    <w:rsid w:val="00A9258A"/>
    <w:rsid w:val="00AC1350"/>
    <w:rsid w:val="00B33EAF"/>
    <w:rsid w:val="00B572F7"/>
    <w:rsid w:val="00C04B4B"/>
    <w:rsid w:val="00C51E7E"/>
    <w:rsid w:val="00C61215"/>
    <w:rsid w:val="00C82016"/>
    <w:rsid w:val="00C92568"/>
    <w:rsid w:val="00CB404F"/>
    <w:rsid w:val="00CD71D0"/>
    <w:rsid w:val="00CE2A2C"/>
    <w:rsid w:val="00CE7C63"/>
    <w:rsid w:val="00CF1F6C"/>
    <w:rsid w:val="00D023A5"/>
    <w:rsid w:val="00DC59D2"/>
    <w:rsid w:val="00E70329"/>
    <w:rsid w:val="00E75A06"/>
    <w:rsid w:val="00F44C6A"/>
    <w:rsid w:val="00FD4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D62CDC"/>
  <w15:docId w15:val="{5358F289-FA0D-4143-ADED-9460910FD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787C"/>
    <w:pPr>
      <w:spacing w:after="120"/>
    </w:pPr>
  </w:style>
  <w:style w:type="paragraph" w:styleId="Heading1">
    <w:name w:val="heading 1"/>
    <w:basedOn w:val="Normal"/>
    <w:next w:val="Normal"/>
    <w:link w:val="Heading1Char"/>
    <w:uiPriority w:val="9"/>
    <w:qFormat/>
    <w:rsid w:val="006C787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C787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b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C787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  <w:rsid w:val="006C787C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6C787C"/>
  </w:style>
  <w:style w:type="paragraph" w:styleId="ListParagraph">
    <w:name w:val="List Paragraph"/>
    <w:basedOn w:val="Normal"/>
    <w:uiPriority w:val="34"/>
    <w:qFormat/>
    <w:rsid w:val="006C787C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6C787C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6C787C"/>
    <w:rPr>
      <w:rFonts w:asciiTheme="majorHAnsi" w:eastAsiaTheme="majorEastAsia" w:hAnsiTheme="majorHAnsi" w:cstheme="majorBidi"/>
      <w:b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6C787C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b/>
      <w:spacing w:val="-10"/>
      <w:kern w:val="28"/>
      <w:sz w:val="4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C787C"/>
    <w:rPr>
      <w:rFonts w:asciiTheme="majorHAnsi" w:eastAsiaTheme="majorEastAsia" w:hAnsiTheme="majorHAnsi" w:cstheme="majorBidi"/>
      <w:b/>
      <w:spacing w:val="-10"/>
      <w:kern w:val="28"/>
      <w:sz w:val="48"/>
      <w:szCs w:val="56"/>
    </w:rPr>
  </w:style>
  <w:style w:type="paragraph" w:styleId="Header">
    <w:name w:val="header"/>
    <w:basedOn w:val="Normal"/>
    <w:link w:val="HeaderChar"/>
    <w:uiPriority w:val="99"/>
    <w:unhideWhenUsed/>
    <w:rsid w:val="006C787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787C"/>
  </w:style>
  <w:style w:type="paragraph" w:styleId="Footer">
    <w:name w:val="footer"/>
    <w:basedOn w:val="Normal"/>
    <w:link w:val="FooterChar"/>
    <w:uiPriority w:val="99"/>
    <w:unhideWhenUsed/>
    <w:rsid w:val="006C787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787C"/>
  </w:style>
  <w:style w:type="character" w:customStyle="1" w:styleId="Heading2Char">
    <w:name w:val="Heading 2 Char"/>
    <w:basedOn w:val="DefaultParagraphFont"/>
    <w:link w:val="Heading2"/>
    <w:uiPriority w:val="9"/>
    <w:rsid w:val="006C787C"/>
    <w:rPr>
      <w:rFonts w:asciiTheme="majorHAnsi" w:eastAsiaTheme="majorEastAsia" w:hAnsiTheme="majorHAnsi" w:cstheme="majorBidi"/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6C787C"/>
    <w:rPr>
      <w:rFonts w:asciiTheme="majorHAnsi" w:eastAsiaTheme="majorEastAsia" w:hAnsiTheme="majorHAnsi" w:cstheme="majorBidi"/>
      <w:sz w:val="24"/>
      <w:szCs w:val="24"/>
    </w:rPr>
  </w:style>
  <w:style w:type="table" w:styleId="TableGrid">
    <w:name w:val="Table Grid"/>
    <w:basedOn w:val="TableNormal"/>
    <w:uiPriority w:val="39"/>
    <w:rsid w:val="006C78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6C787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C787C"/>
    <w:rPr>
      <w:color w:val="605E5C"/>
      <w:shd w:val="clear" w:color="auto" w:fill="E1DFDD"/>
    </w:rPr>
  </w:style>
  <w:style w:type="paragraph" w:customStyle="1" w:styleId="Default">
    <w:name w:val="Default"/>
    <w:rsid w:val="006C787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oSpacingChar">
    <w:name w:val="No Spacing Char"/>
    <w:link w:val="NoSpacing"/>
    <w:uiPriority w:val="1"/>
    <w:rsid w:val="005F1F41"/>
  </w:style>
  <w:style w:type="character" w:styleId="CommentReference">
    <w:name w:val="annotation reference"/>
    <w:basedOn w:val="DefaultParagraphFont"/>
    <w:uiPriority w:val="99"/>
    <w:semiHidden/>
    <w:unhideWhenUsed/>
    <w:rsid w:val="006C787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C787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C787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C78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C787C"/>
    <w:rPr>
      <w:b/>
      <w:bCs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6C787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oleObject" Target="file:///C:\Users\mspiess\Box\Oregon%20Ag%20Mech%20CDE%20Curriculum\Survey\PPT\02-Survey%20Tools%20Quiz.pptx!293" TargetMode="External"/><Relationship Id="rId26" Type="http://schemas.openxmlformats.org/officeDocument/2006/relationships/oleObject" Target="file:///C:\Users\mspiess\Box\Oregon%20Ag%20Mech%20CDE%20Curriculum\Survey\PPT\02-Survey%20Tools%20Quiz.pptx!283" TargetMode="External"/><Relationship Id="rId39" Type="http://schemas.openxmlformats.org/officeDocument/2006/relationships/image" Target="media/image17.emf"/><Relationship Id="rId21" Type="http://schemas.openxmlformats.org/officeDocument/2006/relationships/image" Target="media/image8.emf"/><Relationship Id="rId34" Type="http://schemas.openxmlformats.org/officeDocument/2006/relationships/oleObject" Target="file:///C:\Users\mspiess\Box\Oregon%20Ag%20Mech%20CDE%20Curriculum\Survey\PPT\02-Survey%20Tools%20Quiz.pptx!288" TargetMode="External"/><Relationship Id="rId42" Type="http://schemas.openxmlformats.org/officeDocument/2006/relationships/oleObject" Target="file:///C:\Users\mspiess\Box\Oregon%20Ag%20Mech%20CDE%20Curriculum\Survey\PPT\02-Survey%20Tools%20Quiz.pptx!298" TargetMode="Externa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oleObject" Target="file:///C:\Users\mspiess\Box\Oregon%20Ag%20Mech%20CDE%20Curriculum\Survey\PPT\02-Survey%20Tools%20Quiz.pptx!282" TargetMode="External"/><Relationship Id="rId29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oleObject" Target="file:///C:\Users\mspiess\Box\Oregon%20Ag%20Mech%20CDE%20Curriculum\Survey\PPT\02-Survey%20Tools%20Quiz.pptx!303" TargetMode="External"/><Relationship Id="rId32" Type="http://schemas.openxmlformats.org/officeDocument/2006/relationships/oleObject" Target="file:///C:\Users\mspiess\Box\Oregon%20Ag%20Mech%20CDE%20Curriculum\Survey\PPT\02-Survey%20Tools%20Quiz.pptx!289" TargetMode="External"/><Relationship Id="rId37" Type="http://schemas.openxmlformats.org/officeDocument/2006/relationships/image" Target="media/image16.emf"/><Relationship Id="rId40" Type="http://schemas.openxmlformats.org/officeDocument/2006/relationships/oleObject" Target="file:///C:\Users\mspiess\Box\Oregon%20Ag%20Mech%20CDE%20Curriculum\Survey\PPT\02-Survey%20Tools%20Quiz.pptx!297" TargetMode="Externa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file:///C:\Users\mspiess\Box\Oregon%20Ag%20Mech%20CDE%20Curriculum\Survey\PPT\02-Survey%20Tools%20Quiz.pptx!301" TargetMode="External"/><Relationship Id="rId36" Type="http://schemas.openxmlformats.org/officeDocument/2006/relationships/oleObject" Target="file:///C:\Users\mspiess\Box\Oregon%20Ag%20Mech%20CDE%20Curriculum\Survey\PPT\02-Survey%20Tools%20Quiz.pptx!285" TargetMode="External"/><Relationship Id="rId10" Type="http://schemas.openxmlformats.org/officeDocument/2006/relationships/oleObject" Target="file:///C:\Users\mspiess\Box\Oregon%20Ag%20Mech%20CDE%20Curriculum\Survey\PPT\02-Survey%20Tools%20Quiz.pptx!291" TargetMode="External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file:///C:\Users\mspiess\Box\Oregon%20Ag%20Mech%20CDE%20Curriculum\Survey\PPT\02-Survey%20Tools%20Quiz.pptx!300" TargetMode="External"/><Relationship Id="rId22" Type="http://schemas.openxmlformats.org/officeDocument/2006/relationships/oleObject" Target="file:///C:\Users\mspiess\Box\Oregon%20Ag%20Mech%20CDE%20Curriculum\Survey\PPT\02-Survey%20Tools%20Quiz.pptx!286" TargetMode="External"/><Relationship Id="rId27" Type="http://schemas.openxmlformats.org/officeDocument/2006/relationships/image" Target="media/image11.emf"/><Relationship Id="rId30" Type="http://schemas.openxmlformats.org/officeDocument/2006/relationships/oleObject" Target="file:///C:\Users\mspiess\Box\Oregon%20Ag%20Mech%20CDE%20Curriculum\Survey\PPT\02-Survey%20Tools%20Quiz.pptx!287" TargetMode="External"/><Relationship Id="rId35" Type="http://schemas.openxmlformats.org/officeDocument/2006/relationships/image" Target="media/image15.emf"/><Relationship Id="rId43" Type="http://schemas.openxmlformats.org/officeDocument/2006/relationships/header" Target="header1.xml"/><Relationship Id="rId8" Type="http://schemas.openxmlformats.org/officeDocument/2006/relationships/oleObject" Target="file:///C:\Users\mspiess\Box\Oregon%20Ag%20Mech%20CDE%20Curriculum\Survey\PPT\02-Survey%20Tools%20Quiz.pptx!284" TargetMode="External"/><Relationship Id="rId3" Type="http://schemas.openxmlformats.org/officeDocument/2006/relationships/settings" Target="settings.xml"/><Relationship Id="rId12" Type="http://schemas.openxmlformats.org/officeDocument/2006/relationships/oleObject" Target="file:///C:\Users\mspiess\Box\Oregon%20Ag%20Mech%20CDE%20Curriculum\Survey\PPT\02-Survey%20Tools%20Quiz.pptx!292" TargetMode="External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oleObject" Target="file:///C:\Users\mspiess\Box\Oregon%20Ag%20Mech%20CDE%20Curriculum\Survey\PPT\02-Survey%20Tools%20Quiz.pptx!296" TargetMode="External"/><Relationship Id="rId46" Type="http://schemas.openxmlformats.org/officeDocument/2006/relationships/theme" Target="theme/theme1.xml"/><Relationship Id="rId20" Type="http://schemas.openxmlformats.org/officeDocument/2006/relationships/oleObject" Target="file:///C:\Users\mspiess\Box\Oregon%20Ag%20Mech%20CDE%20Curriculum\Survey\PPT\02-Survey%20Tools%20Quiz.pptx!294" TargetMode="External"/><Relationship Id="rId41" Type="http://schemas.openxmlformats.org/officeDocument/2006/relationships/image" Target="media/image18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spiess\Box\Oregon%20Ag%20Mech%20CDE%20Curriculum\Survey\Survey%20Unit%20Plan.doc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Survey Unit Plan.docx</Template>
  <TotalTime>1</TotalTime>
  <Pages>4</Pages>
  <Words>532</Words>
  <Characters>3039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Spiess</dc:creator>
  <cp:keywords/>
  <dc:description/>
  <cp:lastModifiedBy>Michael Spiess</cp:lastModifiedBy>
  <cp:revision>3</cp:revision>
  <cp:lastPrinted>2022-07-31T17:11:00Z</cp:lastPrinted>
  <dcterms:created xsi:type="dcterms:W3CDTF">2022-07-31T17:11:00Z</dcterms:created>
  <dcterms:modified xsi:type="dcterms:W3CDTF">2022-07-31T17:12:00Z</dcterms:modified>
</cp:coreProperties>
</file>